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29EC54" w14:textId="19FABD1C" w:rsidR="00821C80" w:rsidRPr="00FF24B7" w:rsidRDefault="006F3154">
      <w:pPr>
        <w:pStyle w:val="Nagwek3"/>
        <w:rPr>
          <w:rFonts w:asciiTheme="minorHAnsi" w:hAnsiTheme="minorHAnsi" w:cstheme="minorHAnsi"/>
          <w:b w:val="0"/>
          <w:bCs/>
          <w:sz w:val="24"/>
          <w:szCs w:val="24"/>
        </w:rPr>
      </w:pPr>
      <w:r w:rsidRPr="00FF24B7">
        <w:rPr>
          <w:rFonts w:asciiTheme="minorHAnsi" w:hAnsiTheme="minorHAnsi" w:cstheme="minorHAnsi"/>
          <w:b w:val="0"/>
          <w:bCs/>
          <w:sz w:val="24"/>
          <w:szCs w:val="24"/>
        </w:rPr>
        <w:t>Załącznik nr 9</w:t>
      </w:r>
      <w:r w:rsidR="00CC4FA0" w:rsidRPr="00FF24B7">
        <w:rPr>
          <w:rFonts w:asciiTheme="minorHAnsi" w:hAnsiTheme="minorHAnsi" w:cstheme="minorHAnsi"/>
          <w:b w:val="0"/>
          <w:bCs/>
          <w:sz w:val="24"/>
          <w:szCs w:val="24"/>
        </w:rPr>
        <w:t xml:space="preserve"> do SWZ</w:t>
      </w:r>
    </w:p>
    <w:p w14:paraId="1616CD31" w14:textId="11F5253F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FF24B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Zamawiający:</w:t>
      </w:r>
    </w:p>
    <w:p w14:paraId="03CAA072" w14:textId="77777777" w:rsidR="00FF24B7" w:rsidRPr="00FF24B7" w:rsidRDefault="00FF24B7" w:rsidP="00FF24B7">
      <w:pPr>
        <w:tabs>
          <w:tab w:val="left" w:pos="540"/>
        </w:tabs>
        <w:spacing w:before="60" w:after="60"/>
        <w:rPr>
          <w:rFonts w:asciiTheme="minorHAnsi" w:hAnsiTheme="minorHAnsi" w:cstheme="minorHAnsi"/>
          <w:b/>
          <w:sz w:val="24"/>
          <w:szCs w:val="24"/>
        </w:rPr>
      </w:pPr>
      <w:r w:rsidRPr="00FF24B7">
        <w:rPr>
          <w:rFonts w:asciiTheme="minorHAnsi" w:hAnsiTheme="minorHAnsi" w:cstheme="minorHAnsi"/>
          <w:b/>
          <w:sz w:val="24"/>
          <w:szCs w:val="24"/>
        </w:rPr>
        <w:t>Związek Miast Polskich</w:t>
      </w:r>
      <w:r w:rsidRPr="00FF24B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F79DCDE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zh-CN"/>
        </w:rPr>
      </w:pPr>
    </w:p>
    <w:p w14:paraId="511AE942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sz w:val="24"/>
          <w:szCs w:val="24"/>
          <w:u w:val="single"/>
          <w:lang w:eastAsia="zh-CN"/>
        </w:rPr>
        <w:t>Wykonawca/podmiot udostępniający zasoby</w:t>
      </w:r>
      <w:r w:rsidRPr="00FF24B7">
        <w:rPr>
          <w:rFonts w:asciiTheme="minorHAnsi" w:hAnsiTheme="minorHAnsi" w:cstheme="minorHAnsi"/>
          <w:b/>
          <w:sz w:val="24"/>
          <w:szCs w:val="24"/>
          <w:u w:val="single"/>
          <w:vertAlign w:val="superscript"/>
          <w:lang w:eastAsia="zh-CN"/>
        </w:rPr>
        <w:t>1</w:t>
      </w:r>
      <w:r w:rsidRPr="00FF24B7">
        <w:rPr>
          <w:rFonts w:asciiTheme="minorHAnsi" w:hAnsiTheme="minorHAnsi" w:cstheme="minorHAnsi"/>
          <w:b/>
          <w:sz w:val="24"/>
          <w:szCs w:val="24"/>
          <w:lang w:eastAsia="zh-CN"/>
        </w:rPr>
        <w:t>:</w:t>
      </w:r>
    </w:p>
    <w:p w14:paraId="10735871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34149F8C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………………………………….………………………</w:t>
      </w:r>
    </w:p>
    <w:p w14:paraId="1639960E" w14:textId="77777777" w:rsidR="00FF24B7" w:rsidRPr="00FF24B7" w:rsidRDefault="00FF24B7" w:rsidP="00FF24B7">
      <w:pPr>
        <w:tabs>
          <w:tab w:val="left" w:pos="3544"/>
          <w:tab w:val="left" w:pos="3969"/>
        </w:tabs>
        <w:suppressAutoHyphens/>
        <w:spacing w:line="360" w:lineRule="auto"/>
        <w:ind w:right="5101"/>
        <w:contextualSpacing/>
        <w:jc w:val="both"/>
        <w:rPr>
          <w:rFonts w:asciiTheme="minorHAnsi" w:hAnsiTheme="minorHAnsi" w:cstheme="minorHAnsi"/>
          <w:i/>
          <w:sz w:val="24"/>
          <w:szCs w:val="24"/>
          <w:lang w:eastAsia="zh-CN"/>
        </w:rPr>
      </w:pPr>
    </w:p>
    <w:p w14:paraId="3A3E428C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F24B7">
        <w:rPr>
          <w:rFonts w:asciiTheme="minorHAnsi" w:hAnsiTheme="minorHAnsi"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FF24B7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FF24B7">
        <w:rPr>
          <w:rFonts w:asciiTheme="minorHAnsi" w:hAnsiTheme="minorHAnsi" w:cstheme="minorHAnsi"/>
          <w:i/>
          <w:sz w:val="24"/>
          <w:szCs w:val="24"/>
        </w:rPr>
        <w:t>)</w:t>
      </w:r>
    </w:p>
    <w:p w14:paraId="018BB5D4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b/>
          <w:bCs/>
          <w:sz w:val="24"/>
          <w:szCs w:val="24"/>
          <w:lang w:eastAsia="zh-CN"/>
        </w:rPr>
        <w:t xml:space="preserve">reprezentowany przez: </w:t>
      </w:r>
      <w:r w:rsidRPr="00FF24B7">
        <w:rPr>
          <w:rFonts w:asciiTheme="minorHAnsi" w:eastAsia="Arial" w:hAnsiTheme="minorHAnsi" w:cstheme="minorHAnsi"/>
          <w:sz w:val="24"/>
          <w:szCs w:val="24"/>
          <w:lang w:eastAsia="zh-CN"/>
        </w:rPr>
        <w:t>……………………………………………..………….</w:t>
      </w:r>
    </w:p>
    <w:p w14:paraId="2FA882AB" w14:textId="06FC3F58" w:rsidR="00CC4FA0" w:rsidRPr="00FF24B7" w:rsidRDefault="00CC4FA0" w:rsidP="00FF24B7">
      <w:pPr>
        <w:rPr>
          <w:rFonts w:asciiTheme="minorHAnsi" w:hAnsiTheme="minorHAnsi" w:cstheme="minorHAnsi"/>
          <w:sz w:val="24"/>
          <w:szCs w:val="24"/>
        </w:rPr>
      </w:pPr>
    </w:p>
    <w:p w14:paraId="2FBC6ADA" w14:textId="76F14737" w:rsidR="00122EDF" w:rsidRPr="00FF24B7" w:rsidRDefault="0060654D" w:rsidP="00122EDF">
      <w:pPr>
        <w:pStyle w:val="Nagwek4"/>
        <w:rPr>
          <w:rFonts w:asciiTheme="minorHAnsi" w:hAnsiTheme="minorHAnsi" w:cstheme="minorHAnsi"/>
          <w:spacing w:val="30"/>
          <w:szCs w:val="24"/>
        </w:rPr>
      </w:pPr>
      <w:r w:rsidRPr="00FF24B7">
        <w:rPr>
          <w:rFonts w:asciiTheme="minorHAnsi" w:hAnsiTheme="minorHAnsi" w:cstheme="minorHAnsi"/>
          <w:spacing w:val="30"/>
          <w:szCs w:val="24"/>
        </w:rPr>
        <w:t>WYKAZ OSÓB</w:t>
      </w:r>
      <w:bookmarkStart w:id="0" w:name="_GoBack"/>
      <w:bookmarkEnd w:id="0"/>
    </w:p>
    <w:p w14:paraId="6545D044" w14:textId="68B7E14C" w:rsidR="00821C80" w:rsidRPr="00FF24B7" w:rsidRDefault="00122EDF" w:rsidP="00122EDF">
      <w:pPr>
        <w:pStyle w:val="Nagwek4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skierowanych przez Wykonawcę do r</w:t>
      </w:r>
      <w:r w:rsidR="00564689" w:rsidRPr="00FF24B7">
        <w:rPr>
          <w:rFonts w:asciiTheme="minorHAnsi" w:hAnsiTheme="minorHAnsi" w:cstheme="minorHAnsi"/>
          <w:szCs w:val="24"/>
        </w:rPr>
        <w:t>ealizacji zamówienia publicznego</w:t>
      </w:r>
      <w:r w:rsidR="002A42B8" w:rsidRPr="00FF24B7">
        <w:rPr>
          <w:rFonts w:asciiTheme="minorHAnsi" w:hAnsiTheme="minorHAnsi" w:cstheme="minorHAnsi"/>
          <w:szCs w:val="24"/>
        </w:rPr>
        <w:t xml:space="preserve"> w szczególności odpowiedzialnych za świadczenie usług</w:t>
      </w:r>
      <w:r w:rsidR="00564689" w:rsidRPr="00FF24B7">
        <w:rPr>
          <w:rFonts w:asciiTheme="minorHAnsi" w:hAnsiTheme="minorHAnsi" w:cstheme="minorHAnsi"/>
          <w:szCs w:val="24"/>
        </w:rPr>
        <w:t xml:space="preserve"> </w:t>
      </w:r>
      <w:r w:rsidR="00F83B51" w:rsidRPr="00FF24B7">
        <w:rPr>
          <w:rFonts w:asciiTheme="minorHAnsi" w:hAnsiTheme="minorHAnsi" w:cstheme="minorHAnsi"/>
          <w:szCs w:val="24"/>
        </w:rPr>
        <w:t>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FF24B7">
        <w:rPr>
          <w:rFonts w:asciiTheme="minorHAnsi" w:hAnsiTheme="minorHAnsi" w:cstheme="minorHAnsi"/>
          <w:szCs w:val="24"/>
        </w:rPr>
        <w:t>.</w:t>
      </w:r>
    </w:p>
    <w:p w14:paraId="4253BFC8" w14:textId="77777777" w:rsidR="00150D7E" w:rsidRPr="00FF24B7" w:rsidRDefault="00150D7E" w:rsidP="0060654D">
      <w:pPr>
        <w:pStyle w:val="Tekstpodstawowy2"/>
        <w:rPr>
          <w:rFonts w:asciiTheme="minorHAnsi" w:hAnsiTheme="minorHAnsi" w:cstheme="minorHAnsi"/>
          <w:szCs w:val="24"/>
        </w:rPr>
      </w:pPr>
    </w:p>
    <w:p w14:paraId="21F137E5" w14:textId="77777777" w:rsidR="00150D7E" w:rsidRPr="00FF24B7" w:rsidRDefault="00150D7E" w:rsidP="00150D7E">
      <w:pPr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 xml:space="preserve">Składając ofertę w postępowaniu o udzielenie zamówienia publicznego prowadzonym w trybie </w:t>
      </w:r>
      <w:r w:rsidR="0046665C" w:rsidRPr="00FF24B7">
        <w:rPr>
          <w:rFonts w:asciiTheme="minorHAnsi" w:hAnsiTheme="minorHAnsi" w:cstheme="minorHAnsi"/>
          <w:b/>
          <w:bCs/>
          <w:sz w:val="24"/>
          <w:szCs w:val="24"/>
        </w:rPr>
        <w:t>podstawowym bez negocjacji</w:t>
      </w:r>
      <w:r w:rsidRPr="00FF24B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>na:</w:t>
      </w:r>
    </w:p>
    <w:p w14:paraId="4A28A245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7B45D790" w14:textId="5CDB9724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  <w:r w:rsidRPr="00FF24B7">
        <w:rPr>
          <w:rFonts w:asciiTheme="minorHAnsi" w:hAnsiTheme="minorHAnsi" w:cstheme="minorHAnsi"/>
          <w:b/>
          <w:bCs/>
          <w:szCs w:val="24"/>
        </w:rPr>
        <w:lastRenderedPageBreak/>
        <w:t>„</w:t>
      </w:r>
      <w:r w:rsidR="000A6120" w:rsidRPr="00FF24B7">
        <w:rPr>
          <w:rFonts w:asciiTheme="minorHAnsi" w:hAnsiTheme="minorHAnsi" w:cstheme="minorHAnsi"/>
          <w:b/>
          <w:bCs/>
          <w:szCs w:val="24"/>
        </w:rPr>
        <w:t>Usługi tłumaczenia z języka polskiego na język angielski, francuski oraz niemiecki i odwrotnie oraz innych tłumaczeń</w:t>
      </w:r>
      <w:r w:rsidRPr="00FF24B7">
        <w:rPr>
          <w:rFonts w:asciiTheme="minorHAnsi" w:hAnsiTheme="minorHAnsi" w:cstheme="minorHAnsi"/>
          <w:b/>
          <w:bCs/>
          <w:szCs w:val="24"/>
        </w:rPr>
        <w:t>”</w:t>
      </w:r>
    </w:p>
    <w:p w14:paraId="594DA2BD" w14:textId="77777777" w:rsidR="00564689" w:rsidRPr="00FF24B7" w:rsidRDefault="00564689" w:rsidP="00564689">
      <w:pPr>
        <w:pStyle w:val="Tekstpodstawowy2"/>
        <w:rPr>
          <w:rFonts w:asciiTheme="minorHAnsi" w:hAnsiTheme="minorHAnsi" w:cstheme="minorHAnsi"/>
          <w:b/>
          <w:bCs/>
          <w:szCs w:val="24"/>
        </w:rPr>
      </w:pPr>
    </w:p>
    <w:p w14:paraId="66E58591" w14:textId="416BA2B4" w:rsidR="00150D7E" w:rsidRPr="00FF24B7" w:rsidRDefault="00150D7E" w:rsidP="00564689">
      <w:pPr>
        <w:pStyle w:val="Tekstpodstawowy2"/>
        <w:rPr>
          <w:rFonts w:asciiTheme="minorHAnsi" w:hAnsiTheme="minorHAnsi" w:cstheme="minorHAnsi"/>
          <w:szCs w:val="24"/>
        </w:rPr>
      </w:pPr>
      <w:r w:rsidRPr="00FF24B7">
        <w:rPr>
          <w:rFonts w:asciiTheme="minorHAnsi" w:hAnsiTheme="minorHAnsi" w:cstheme="minorHAnsi"/>
          <w:szCs w:val="24"/>
        </w:rPr>
        <w:t>OŚWIADCZAM(Y), że w wykonaniu niniejszego zamówienia będą uczestniczyć następujące osoby:</w:t>
      </w:r>
    </w:p>
    <w:p w14:paraId="0E420031" w14:textId="77777777" w:rsidR="0060654D" w:rsidRPr="00FF24B7" w:rsidRDefault="0060654D" w:rsidP="0060654D">
      <w:pPr>
        <w:pStyle w:val="Tekstpodstawowy2"/>
        <w:rPr>
          <w:rFonts w:asciiTheme="minorHAnsi" w:hAnsiTheme="minorHAnsi" w:cstheme="minorHAns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CC4FA0" w:rsidRPr="00FF24B7" w14:paraId="27370C78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150E1C9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596B7697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0AB15F5E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3B622842" w14:textId="77777777" w:rsidR="00F83B51" w:rsidRPr="00FF24B7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Doświadczenie </w:t>
            </w:r>
            <w:r w:rsidR="00CC7593" w:rsidRPr="00FF24B7">
              <w:rPr>
                <w:rFonts w:asciiTheme="minorHAnsi" w:hAnsiTheme="minorHAnsi" w:cstheme="minorHAnsi"/>
                <w:sz w:val="24"/>
                <w:szCs w:val="24"/>
              </w:rPr>
              <w:t>w latach</w:t>
            </w:r>
          </w:p>
          <w:p w14:paraId="51A44AD3" w14:textId="1BD8010B" w:rsidR="007A0340" w:rsidRPr="00FF24B7" w:rsidRDefault="0043467C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="007A0340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raz </w:t>
            </w:r>
            <w:r w:rsidR="00BB177D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liczba zleceń zgodnie z </w:t>
            </w:r>
            <w:r w:rsidR="00C06485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rozdziałem VIII pkt </w:t>
            </w:r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="00EC251B" w:rsidRPr="00FF24B7">
              <w:rPr>
                <w:rFonts w:asciiTheme="minorHAnsi" w:hAnsiTheme="minorHAnsi" w:cstheme="minorHAnsi"/>
                <w:sz w:val="24"/>
                <w:szCs w:val="24"/>
              </w:rPr>
              <w:t xml:space="preserve"> 4</w:t>
            </w:r>
          </w:p>
        </w:tc>
        <w:tc>
          <w:tcPr>
            <w:tcW w:w="2126" w:type="dxa"/>
            <w:vAlign w:val="center"/>
          </w:tcPr>
          <w:p w14:paraId="26D76AE7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312CE920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22F835DC" w14:textId="77777777" w:rsidR="00F83B51" w:rsidRPr="00FF24B7" w:rsidRDefault="00F83B51" w:rsidP="0060654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24B7">
              <w:rPr>
                <w:rFonts w:asciiTheme="minorHAnsi" w:hAnsiTheme="minorHAnsi" w:cstheme="minorHAnsi"/>
                <w:sz w:val="24"/>
                <w:szCs w:val="24"/>
              </w:rPr>
              <w:t>Informacja o podstawie do dysponowania tymi osobami</w:t>
            </w:r>
          </w:p>
        </w:tc>
      </w:tr>
      <w:tr w:rsidR="00CC4FA0" w:rsidRPr="00FF24B7" w14:paraId="33D1B20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5E61F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4E8029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97A061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F069E7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B9365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F24050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9A26D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09F41A5E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01E7162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F0880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A0578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4BADB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550C9E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D1E4E3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46A9FD" w14:textId="77777777" w:rsidR="00245F6B" w:rsidRPr="00FF24B7" w:rsidRDefault="00245F6B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402CCBB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EA82DF6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F7E14D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8B23E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EC77EF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C1D5B4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3037FA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1E046A3" w14:textId="77777777" w:rsidR="00F83B51" w:rsidRPr="00FF24B7" w:rsidRDefault="00F83B51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53137232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EE3C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9E412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5A0F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6C5DD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582F6F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08F9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6324F2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2609D6F9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2C10B8A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88223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94E85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0A1A44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27EF6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B17A0A0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79F71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C71A83F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6288D43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6421FF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D031DA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152EB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AF11D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4CC87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B24E45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4F0659EA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C8E0CC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64C7A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D225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D2A81E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C633C9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8BDA10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D8537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3D33A705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41B43881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8862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7059F8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9384EF7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3A4BB3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76D02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41BE52D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C4FA0" w:rsidRPr="00FF24B7" w14:paraId="6FB42F4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019B43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69556B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FECD14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E4A1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D1552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67B0C6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F5686E" w14:textId="77777777" w:rsidR="001643AA" w:rsidRPr="00FF24B7" w:rsidRDefault="001643AA">
            <w:pPr>
              <w:spacing w:before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ABBFABB" w14:textId="6270DEA8" w:rsidR="00CC7593" w:rsidRPr="00FF24B7" w:rsidRDefault="00CC7593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24B7">
        <w:rPr>
          <w:rFonts w:asciiTheme="minorHAnsi" w:hAnsiTheme="minorHAnsi" w:cstheme="minorHAnsi"/>
          <w:sz w:val="24"/>
          <w:szCs w:val="24"/>
        </w:rPr>
        <w:t>Uwaga: Jeżeli w wykazie wykonawca wskazał osoby, którymi będzie dysponował musi do oferty dołączyć pisemne zobowiązanie innych podmiotów do udostępnienia osób zdolnych do wykonania zamówienia</w:t>
      </w:r>
      <w:r w:rsidR="00CC4FA0" w:rsidRPr="00FF24B7">
        <w:rPr>
          <w:rFonts w:asciiTheme="minorHAnsi" w:hAnsiTheme="minorHAnsi" w:cstheme="minorHAnsi"/>
          <w:sz w:val="24"/>
          <w:szCs w:val="24"/>
        </w:rPr>
        <w:t xml:space="preserve"> </w:t>
      </w:r>
      <w:r w:rsidRPr="00FF24B7">
        <w:rPr>
          <w:rFonts w:asciiTheme="minorHAnsi" w:hAnsiTheme="minorHAnsi" w:cstheme="minorHAnsi"/>
          <w:sz w:val="24"/>
          <w:szCs w:val="24"/>
        </w:rPr>
        <w:t xml:space="preserve">- jeżeli ma to miejsce. </w:t>
      </w:r>
    </w:p>
    <w:p w14:paraId="1F1AB796" w14:textId="77777777" w:rsidR="00CC4FA0" w:rsidRPr="00FF24B7" w:rsidRDefault="00CC4FA0" w:rsidP="00CC7593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E40012" w14:textId="61978428" w:rsidR="00FF24B7" w:rsidRPr="00FF24B7" w:rsidRDefault="00FF24B7" w:rsidP="00FF24B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i/>
          <w:color w:val="000000"/>
          <w:sz w:val="24"/>
          <w:szCs w:val="24"/>
        </w:rPr>
      </w:pP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>…………………………………(miejscowość), dnia ……………………2026 r.</w:t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ab/>
      </w:r>
      <w:r w:rsidRPr="00FF24B7">
        <w:rPr>
          <w:rFonts w:asciiTheme="minorHAnsi" w:eastAsia="Calibri" w:hAnsiTheme="minorHAnsi" w:cstheme="minorHAnsi"/>
          <w:i/>
          <w:color w:val="000000"/>
          <w:sz w:val="24"/>
          <w:szCs w:val="24"/>
        </w:rPr>
        <w:t xml:space="preserve">(podpis (y) Wykonawcy/Pełnomocnika) </w:t>
      </w:r>
    </w:p>
    <w:p w14:paraId="45E3557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</w:pPr>
    </w:p>
    <w:p w14:paraId="3D5235B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  <w:r w:rsidRPr="00FF24B7">
        <w:rPr>
          <w:rFonts w:asciiTheme="minorHAnsi" w:hAnsiTheme="minorHAnsi" w:cstheme="minorHAnsi"/>
          <w:sz w:val="24"/>
          <w:szCs w:val="24"/>
          <w:vertAlign w:val="superscript"/>
          <w:lang w:eastAsia="zh-CN"/>
        </w:rPr>
        <w:t xml:space="preserve">1 </w:t>
      </w:r>
      <w:r w:rsidRPr="00FF24B7">
        <w:rPr>
          <w:rFonts w:asciiTheme="minorHAnsi" w:hAnsiTheme="minorHAnsi" w:cstheme="minorHAnsi"/>
          <w:sz w:val="24"/>
          <w:szCs w:val="24"/>
          <w:lang w:eastAsia="zh-CN"/>
        </w:rPr>
        <w:t xml:space="preserve">– niepotrzebne skreślić; </w:t>
      </w:r>
    </w:p>
    <w:p w14:paraId="15E33BA5" w14:textId="77777777" w:rsidR="00FF24B7" w:rsidRPr="00FF24B7" w:rsidRDefault="00FF24B7" w:rsidP="00FF24B7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zh-CN"/>
        </w:rPr>
      </w:pPr>
    </w:p>
    <w:p w14:paraId="4973E914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EC190AF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jc w:val="both"/>
        <w:textAlignment w:val="baseline"/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</w:pPr>
      <w:bookmarkStart w:id="1" w:name="_Hlk61172342"/>
      <w:bookmarkStart w:id="2" w:name="OLE_LINK52"/>
      <w:bookmarkStart w:id="3" w:name="OLE_LINK53"/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62D88368" w14:textId="77777777" w:rsidR="00FF24B7" w:rsidRPr="00FF24B7" w:rsidRDefault="00FF24B7" w:rsidP="00FF24B7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FF24B7">
        <w:rPr>
          <w:rFonts w:asciiTheme="minorHAnsi" w:eastAsia="Arial" w:hAnsiTheme="minorHAnsi" w:cstheme="minorHAnsi"/>
          <w:b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  <w:bookmarkEnd w:id="1"/>
      <w:bookmarkEnd w:id="2"/>
      <w:bookmarkEnd w:id="3"/>
    </w:p>
    <w:p w14:paraId="4B6FEBE3" w14:textId="37883EF5" w:rsidR="00821C80" w:rsidRPr="00FF24B7" w:rsidRDefault="00821C80" w:rsidP="00FF24B7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21C80" w:rsidRPr="00FF24B7" w:rsidSect="00CC4FA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5" w:right="1418" w:bottom="1134" w:left="1418" w:header="1191" w:footer="119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28F51" w14:textId="77777777" w:rsidR="008C2560" w:rsidRDefault="008C2560">
      <w:r>
        <w:separator/>
      </w:r>
    </w:p>
  </w:endnote>
  <w:endnote w:type="continuationSeparator" w:id="0">
    <w:p w14:paraId="3D723E6C" w14:textId="77777777" w:rsidR="008C2560" w:rsidRDefault="008C2560">
      <w:r>
        <w:continuationSeparator/>
      </w:r>
    </w:p>
  </w:endnote>
  <w:endnote w:type="continuationNotice" w:id="1">
    <w:p w14:paraId="19A77D64" w14:textId="77777777" w:rsidR="008C2560" w:rsidRDefault="008C2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E47E3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C8C01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2AFD2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59763CC" w14:textId="2F63B02E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F24B7">
      <w:rPr>
        <w:rStyle w:val="Numerstrony"/>
        <w:rFonts w:ascii="Arial" w:hAnsi="Arial"/>
        <w:noProof/>
      </w:rPr>
      <w:t>3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F24B7">
      <w:rPr>
        <w:rStyle w:val="Numerstrony"/>
        <w:rFonts w:ascii="Arial" w:hAnsi="Arial"/>
        <w:noProof/>
      </w:rPr>
      <w:t>3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85D0A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561031" w14:textId="77777777" w:rsidR="00821C80" w:rsidRDefault="00821C80">
    <w:pPr>
      <w:pStyle w:val="Stopka"/>
      <w:tabs>
        <w:tab w:val="clear" w:pos="4536"/>
      </w:tabs>
      <w:jc w:val="center"/>
    </w:pPr>
  </w:p>
  <w:p w14:paraId="0BB7ED30" w14:textId="00FB5E9F" w:rsidR="00821C80" w:rsidRDefault="00821C80">
    <w:pPr>
      <w:pStyle w:val="Stopka"/>
      <w:tabs>
        <w:tab w:val="clear" w:pos="4536"/>
      </w:tabs>
      <w:jc w:val="center"/>
    </w:pP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FF24B7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F24B7">
      <w:rPr>
        <w:rStyle w:val="Numerstrony"/>
        <w:noProof/>
      </w:rPr>
      <w:t>3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C29DF" w14:textId="77777777" w:rsidR="008C2560" w:rsidRDefault="008C2560">
      <w:r>
        <w:separator/>
      </w:r>
    </w:p>
  </w:footnote>
  <w:footnote w:type="continuationSeparator" w:id="0">
    <w:p w14:paraId="3B1FDE31" w14:textId="77777777" w:rsidR="008C2560" w:rsidRDefault="008C2560">
      <w:r>
        <w:continuationSeparator/>
      </w:r>
    </w:p>
  </w:footnote>
  <w:footnote w:type="continuationNotice" w:id="1">
    <w:p w14:paraId="02E0C075" w14:textId="77777777" w:rsidR="008C2560" w:rsidRDefault="008C25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C1E3" w14:textId="40783C49" w:rsidR="00C03DCD" w:rsidRPr="00CC4FA0" w:rsidRDefault="00C03DCD" w:rsidP="00C03DCD">
    <w:pPr>
      <w:pStyle w:val="Nagwek"/>
      <w:jc w:val="center"/>
    </w:pPr>
    <w:r w:rsidRPr="00CC4FA0">
      <w:rPr>
        <w:i/>
        <w:iCs/>
        <w:sz w:val="16"/>
        <w:szCs w:val="16"/>
      </w:rPr>
      <w:t xml:space="preserve">Postępowanie </w:t>
    </w:r>
    <w:r w:rsidR="001643AA" w:rsidRPr="00CC4FA0">
      <w:rPr>
        <w:i/>
        <w:iCs/>
        <w:sz w:val="16"/>
        <w:szCs w:val="16"/>
      </w:rPr>
      <w:t>nr 02/CH2/2026</w:t>
    </w:r>
    <w:r w:rsidRPr="00CC4FA0">
      <w:rPr>
        <w:i/>
        <w:iCs/>
        <w:sz w:val="16"/>
        <w:szCs w:val="16"/>
      </w:rPr>
      <w:t xml:space="preserve"> – usługi tłumaczeniowe</w:t>
    </w:r>
  </w:p>
  <w:p w14:paraId="44C1F3E7" w14:textId="77777777" w:rsidR="00C03DCD" w:rsidRPr="00CC4FA0" w:rsidRDefault="00C03DCD">
    <w:pPr>
      <w:pStyle w:val="Nagwek"/>
    </w:pPr>
  </w:p>
  <w:p w14:paraId="0A33CAED" w14:textId="77777777" w:rsidR="00C03DCD" w:rsidRDefault="00C03DCD">
    <w:pPr>
      <w:pStyle w:val="Nagwek"/>
    </w:pPr>
  </w:p>
  <w:p w14:paraId="5DE2276A" w14:textId="77777777" w:rsidR="00C03DCD" w:rsidRDefault="00C03DCD">
    <w:pPr>
      <w:pStyle w:val="Nagwek"/>
    </w:pPr>
  </w:p>
  <w:p w14:paraId="480EF0CA" w14:textId="77777777" w:rsidR="00C03DCD" w:rsidRDefault="00C03DCD">
    <w:pPr>
      <w:pStyle w:val="Nagwek"/>
    </w:pPr>
  </w:p>
  <w:p w14:paraId="003842B7" w14:textId="77777777" w:rsidR="00C03DCD" w:rsidRDefault="00C03DC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4C9C6" w14:textId="3DFE69FC" w:rsidR="00CC4FA0" w:rsidRDefault="00CC4FA0" w:rsidP="00CC4FA0"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07A001" wp14:editId="3E4B3968">
              <wp:simplePos x="0" y="0"/>
              <wp:positionH relativeFrom="column">
                <wp:posOffset>2293620</wp:posOffset>
              </wp:positionH>
              <wp:positionV relativeFrom="paragraph">
                <wp:posOffset>-356235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2F8D30E" id="Grupa 2" o:spid="_x0000_s1026" style="position:absolute;margin-left:180.6pt;margin-top:-28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Cvt5Cy4QAAAAs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67D9568" w14:textId="77777777" w:rsidR="00CC4FA0" w:rsidRDefault="00CC4FA0" w:rsidP="00CC4FA0"/>
  <w:p w14:paraId="4AD9A6F3" w14:textId="78DFD514" w:rsidR="00CC4FA0" w:rsidRDefault="00CC4FA0" w:rsidP="00CC4FA0">
    <w:pPr>
      <w:pStyle w:val="Nagwek"/>
      <w:jc w:val="center"/>
      <w:rPr>
        <w:i/>
        <w:iCs/>
        <w:sz w:val="16"/>
        <w:szCs w:val="16"/>
      </w:rPr>
    </w:pPr>
  </w:p>
  <w:p w14:paraId="1AE68EF9" w14:textId="77777777" w:rsidR="00CC4FA0" w:rsidRPr="0045205E" w:rsidRDefault="00CC4FA0" w:rsidP="00CC4FA0">
    <w:pPr>
      <w:pStyle w:val="Nagwek"/>
      <w:jc w:val="center"/>
    </w:pPr>
    <w:r w:rsidRPr="008E0A48">
      <w:rPr>
        <w:i/>
        <w:iCs/>
        <w:sz w:val="16"/>
        <w:szCs w:val="16"/>
      </w:rPr>
      <w:t xml:space="preserve">Postępowanie </w:t>
    </w:r>
    <w:r>
      <w:rPr>
        <w:i/>
        <w:iCs/>
        <w:sz w:val="16"/>
        <w:szCs w:val="16"/>
      </w:rPr>
      <w:t>02/CH2/2026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–</w:t>
    </w:r>
    <w:r w:rsidRPr="00C91BD7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usługi tłumaczeniowe</w:t>
    </w:r>
  </w:p>
  <w:p w14:paraId="0EBBEDC0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5C"/>
    <w:rsid w:val="00007279"/>
    <w:rsid w:val="00007B4D"/>
    <w:rsid w:val="0001288D"/>
    <w:rsid w:val="0005695A"/>
    <w:rsid w:val="000A6120"/>
    <w:rsid w:val="000B76BF"/>
    <w:rsid w:val="000E66C5"/>
    <w:rsid w:val="00122EDF"/>
    <w:rsid w:val="0013663F"/>
    <w:rsid w:val="00150D7E"/>
    <w:rsid w:val="001643AA"/>
    <w:rsid w:val="00167DCC"/>
    <w:rsid w:val="0019419A"/>
    <w:rsid w:val="001C16BE"/>
    <w:rsid w:val="00231B86"/>
    <w:rsid w:val="00245F6B"/>
    <w:rsid w:val="00287E2A"/>
    <w:rsid w:val="002A42B8"/>
    <w:rsid w:val="002E04C0"/>
    <w:rsid w:val="00347EE0"/>
    <w:rsid w:val="00396F1B"/>
    <w:rsid w:val="003A5F60"/>
    <w:rsid w:val="003B775F"/>
    <w:rsid w:val="003C2790"/>
    <w:rsid w:val="003D48D1"/>
    <w:rsid w:val="003E1275"/>
    <w:rsid w:val="003E292E"/>
    <w:rsid w:val="00407590"/>
    <w:rsid w:val="0043467C"/>
    <w:rsid w:val="0044402B"/>
    <w:rsid w:val="00450364"/>
    <w:rsid w:val="00456393"/>
    <w:rsid w:val="0046665C"/>
    <w:rsid w:val="00484CFF"/>
    <w:rsid w:val="004961F2"/>
    <w:rsid w:val="004E070D"/>
    <w:rsid w:val="004E6680"/>
    <w:rsid w:val="00564689"/>
    <w:rsid w:val="00570E38"/>
    <w:rsid w:val="00572940"/>
    <w:rsid w:val="005A474C"/>
    <w:rsid w:val="005C2BEA"/>
    <w:rsid w:val="0060654D"/>
    <w:rsid w:val="00617831"/>
    <w:rsid w:val="00660C64"/>
    <w:rsid w:val="006F3154"/>
    <w:rsid w:val="0070644E"/>
    <w:rsid w:val="007064BA"/>
    <w:rsid w:val="00716212"/>
    <w:rsid w:val="007573EC"/>
    <w:rsid w:val="00771188"/>
    <w:rsid w:val="007A0340"/>
    <w:rsid w:val="007F69EC"/>
    <w:rsid w:val="00821C80"/>
    <w:rsid w:val="00834FBC"/>
    <w:rsid w:val="00835807"/>
    <w:rsid w:val="00844CD2"/>
    <w:rsid w:val="00860BE2"/>
    <w:rsid w:val="00867A9B"/>
    <w:rsid w:val="008C2560"/>
    <w:rsid w:val="00917866"/>
    <w:rsid w:val="009242BC"/>
    <w:rsid w:val="00936CFB"/>
    <w:rsid w:val="00954C80"/>
    <w:rsid w:val="009774A5"/>
    <w:rsid w:val="00980415"/>
    <w:rsid w:val="00995EEC"/>
    <w:rsid w:val="009C437A"/>
    <w:rsid w:val="009F35C9"/>
    <w:rsid w:val="00A416B2"/>
    <w:rsid w:val="00A43151"/>
    <w:rsid w:val="00A74225"/>
    <w:rsid w:val="00A932A6"/>
    <w:rsid w:val="00AA594F"/>
    <w:rsid w:val="00AB61B6"/>
    <w:rsid w:val="00AD7432"/>
    <w:rsid w:val="00AD7EFE"/>
    <w:rsid w:val="00B02857"/>
    <w:rsid w:val="00B11EA3"/>
    <w:rsid w:val="00B41A5F"/>
    <w:rsid w:val="00B551AF"/>
    <w:rsid w:val="00B74930"/>
    <w:rsid w:val="00B95AD8"/>
    <w:rsid w:val="00BA0BEE"/>
    <w:rsid w:val="00BB177D"/>
    <w:rsid w:val="00BB5D3F"/>
    <w:rsid w:val="00BF5268"/>
    <w:rsid w:val="00C03DCD"/>
    <w:rsid w:val="00C06485"/>
    <w:rsid w:val="00CC4FA0"/>
    <w:rsid w:val="00CC7593"/>
    <w:rsid w:val="00D05ABE"/>
    <w:rsid w:val="00D27AD5"/>
    <w:rsid w:val="00D334B7"/>
    <w:rsid w:val="00D421DD"/>
    <w:rsid w:val="00D52F5E"/>
    <w:rsid w:val="00D73B70"/>
    <w:rsid w:val="00DA20F1"/>
    <w:rsid w:val="00E14D0C"/>
    <w:rsid w:val="00E32C18"/>
    <w:rsid w:val="00E730D4"/>
    <w:rsid w:val="00E819CF"/>
    <w:rsid w:val="00EB2BE8"/>
    <w:rsid w:val="00EB5EAB"/>
    <w:rsid w:val="00EC251B"/>
    <w:rsid w:val="00EC6E0A"/>
    <w:rsid w:val="00ED0E2F"/>
    <w:rsid w:val="00F83B51"/>
    <w:rsid w:val="00F91D3D"/>
    <w:rsid w:val="00F953BE"/>
    <w:rsid w:val="00F953F0"/>
    <w:rsid w:val="00FF041A"/>
    <w:rsid w:val="00FF1E39"/>
    <w:rsid w:val="00FF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81D5"/>
  <w15:docId w15:val="{827A1DC2-2599-40FA-A264-DFC74896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03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a.Jarczynska\Desktop\Wykaz%20personel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9BA37A-3619-467A-B920-A5265E2E0A7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816D7FB1-3B03-4E4B-A894-F8B300CEB4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29237-3CF5-489A-87D0-BD0B8673E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Wykaz personelu</Template>
  <TotalTime>2</TotalTime>
  <Pages>3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Izabela Jarczyńska</dc:creator>
  <cp:keywords/>
  <cp:lastModifiedBy>Konto Microsoft</cp:lastModifiedBy>
  <cp:revision>4</cp:revision>
  <cp:lastPrinted>2000-12-12T16:01:00Z</cp:lastPrinted>
  <dcterms:created xsi:type="dcterms:W3CDTF">2026-03-06T10:21:00Z</dcterms:created>
  <dcterms:modified xsi:type="dcterms:W3CDTF">2026-03-09T09:55:00Z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